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E4A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NAROČNIK:</w:t>
      </w:r>
    </w:p>
    <w:p w14:paraId="54C10493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OBČINA VIPAVA</w:t>
      </w:r>
    </w:p>
    <w:p w14:paraId="54C32FCB" w14:textId="331C038D" w:rsidR="00EC1379" w:rsidRPr="00164FEB" w:rsidRDefault="00612F00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F0D65D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716FF65E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Predmet naročila:</w:t>
      </w:r>
    </w:p>
    <w:p w14:paraId="3B6841B4" w14:textId="77777777" w:rsidR="00DB0D77" w:rsidRPr="00DB0D77" w:rsidRDefault="00DB0D77" w:rsidP="00EC1379">
      <w:pPr>
        <w:rPr>
          <w:rFonts w:ascii="Segoe UI Semibold" w:hAnsi="Segoe UI Semibold" w:cs="Segoe UI Semibold"/>
        </w:rPr>
      </w:pPr>
    </w:p>
    <w:p w14:paraId="19693B13" w14:textId="77777777" w:rsidR="001F26B5" w:rsidRDefault="001F26B5" w:rsidP="001F26B5">
      <w:pPr>
        <w:jc w:val="center"/>
        <w:rPr>
          <w:rFonts w:ascii="Segoe UI Semibold" w:hAnsi="Segoe UI Semibold" w:cs="Segoe UI Semibold"/>
        </w:rPr>
      </w:pPr>
      <w:r w:rsidRPr="00465B96">
        <w:rPr>
          <w:rFonts w:ascii="Segoe UI Semibold" w:hAnsi="Segoe UI Semibold" w:cs="Segoe UI Semibold"/>
        </w:rPr>
        <w:t>ZA</w:t>
      </w:r>
      <w:r>
        <w:rPr>
          <w:rFonts w:ascii="Segoe UI Semibold" w:hAnsi="Segoe UI Semibold" w:cs="Segoe UI Semibold"/>
        </w:rPr>
        <w:t xml:space="preserve"> IZDELAVO PROJEKTNE DOKUMENTACIJE ZA RUŠITEV OBJEKTA IN UREDITEV PARKIRIŠČA NA LOKACIJI »BIVŠE MEHANIČNE DELAVNICE« V VIPAVI</w:t>
      </w:r>
    </w:p>
    <w:p w14:paraId="1C5F087E" w14:textId="77777777" w:rsidR="002B5FF0" w:rsidRPr="00164FEB" w:rsidRDefault="002B5FF0" w:rsidP="00B257F0">
      <w:pPr>
        <w:jc w:val="center"/>
        <w:rPr>
          <w:rFonts w:ascii="Segoe UI" w:hAnsi="Segoe UI" w:cs="Segoe UI"/>
          <w:sz w:val="20"/>
          <w:szCs w:val="20"/>
        </w:rPr>
      </w:pPr>
    </w:p>
    <w:p w14:paraId="600CD635" w14:textId="49F664B5" w:rsidR="005F2755" w:rsidRDefault="00DB0D77" w:rsidP="00DB0D77">
      <w:pPr>
        <w:jc w:val="center"/>
        <w:rPr>
          <w:rFonts w:ascii="Segoe UI Semibold" w:hAnsi="Segoe UI Semibold" w:cs="Segoe UI Semibold"/>
          <w:bCs/>
          <w:sz w:val="20"/>
          <w:szCs w:val="20"/>
        </w:rPr>
      </w:pPr>
      <w:bookmarkStart w:id="0" w:name="_Hlk20320528"/>
      <w:r>
        <w:rPr>
          <w:rFonts w:ascii="Segoe UI Semibold" w:hAnsi="Segoe UI Semibold" w:cs="Segoe UI Semibold"/>
          <w:bCs/>
          <w:sz w:val="20"/>
          <w:szCs w:val="20"/>
        </w:rPr>
        <w:t>PODATKI o udeležbi fizičnih in pravnih oseb v lastništvu ponudnika na podlagi 6. odstavka 14. člena Zakona o integriteti in preprečevanju korupcije</w:t>
      </w:r>
      <w:bookmarkEnd w:id="0"/>
    </w:p>
    <w:p w14:paraId="67829647" w14:textId="77777777" w:rsidR="000D1BBE" w:rsidRPr="00164FEB" w:rsidRDefault="000D1BBE" w:rsidP="00164FEB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BD9B57A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24A2F43D" w14:textId="1B7D2234" w:rsidR="00EC1379" w:rsidRDefault="00DB0D77" w:rsidP="005D6557">
      <w:pPr>
        <w:jc w:val="center"/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>Ponudnik</w:t>
      </w:r>
    </w:p>
    <w:p w14:paraId="2A95F717" w14:textId="645EA786" w:rsidR="00DB0D77" w:rsidRDefault="00DB0D77" w:rsidP="00EC1379">
      <w:pPr>
        <w:rPr>
          <w:rFonts w:ascii="Segoe UI Semibold" w:hAnsi="Segoe UI Semibold" w:cs="Segoe UI Semibold"/>
          <w:sz w:val="20"/>
          <w:szCs w:val="20"/>
        </w:rPr>
      </w:pPr>
    </w:p>
    <w:p w14:paraId="0246257E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Naziv: _____________________________________________________________________________________________________</w:t>
      </w:r>
    </w:p>
    <w:p w14:paraId="5818FADC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</w:p>
    <w:p w14:paraId="515CAA95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Naslov: ____________________________________________________________________________________________________</w:t>
      </w:r>
    </w:p>
    <w:p w14:paraId="26291E35" w14:textId="77777777" w:rsidR="005D6557" w:rsidRDefault="005D6557" w:rsidP="00DB0D77">
      <w:pPr>
        <w:jc w:val="center"/>
        <w:rPr>
          <w:rFonts w:ascii="Segoe UI" w:hAnsi="Segoe UI" w:cs="Segoe UI"/>
          <w:sz w:val="20"/>
          <w:szCs w:val="20"/>
        </w:rPr>
      </w:pPr>
    </w:p>
    <w:p w14:paraId="2DEBA66D" w14:textId="08C91B4D" w:rsidR="00DB0D77" w:rsidRDefault="00DB0D77" w:rsidP="00DB0D77">
      <w:pPr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(navedba firme ponudnike, poslovnega naslova in sedeža)</w:t>
      </w:r>
    </w:p>
    <w:p w14:paraId="570D559C" w14:textId="359A266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5BF0F82" w14:textId="7CC0A874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60B5F8F" w14:textId="186A1B13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matična številka _______________________, skladno s 6. odstavkom 14. člena Zakona o integriteti in preprečevanju korupcije (Ur. l. RS, št. 69/11)</w:t>
      </w:r>
    </w:p>
    <w:p w14:paraId="399D6B43" w14:textId="6728CE7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38699DB" w14:textId="69A8DE1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podaja sledeče podatke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E5CC6F7" w14:textId="1849A476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C36F538" w14:textId="33641A90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fizičnih in pravnih oseb v lastništvu ponudnika (za fizične osebe izjava vsebuje ime in priimek, naslov prebivališča in delež lastništva):</w:t>
      </w:r>
    </w:p>
    <w:p w14:paraId="225BD27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D0D39B5" w14:textId="7BA9A4AE" w:rsidR="00DB0D77" w:rsidRDefault="00775518" w:rsidP="00B41B9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Naziv: </w:t>
      </w:r>
      <w:r w:rsidR="00B41B94">
        <w:rPr>
          <w:rFonts w:ascii="Segoe UI" w:hAnsi="Segoe UI" w:cs="Segoe UI"/>
          <w:sz w:val="20"/>
          <w:szCs w:val="20"/>
        </w:rPr>
        <w:t>_____________________________________________________________________________________________________</w:t>
      </w:r>
    </w:p>
    <w:p w14:paraId="09413AC8" w14:textId="77777777" w:rsidR="00B41B94" w:rsidRDefault="00B41B94" w:rsidP="00B41B94">
      <w:pPr>
        <w:rPr>
          <w:rFonts w:ascii="Segoe UI" w:hAnsi="Segoe UI" w:cs="Segoe UI"/>
          <w:sz w:val="20"/>
          <w:szCs w:val="20"/>
        </w:rPr>
      </w:pPr>
    </w:p>
    <w:p w14:paraId="43C630B3" w14:textId="31B4FB3C" w:rsidR="00DB0D77" w:rsidRDefault="00B41B94" w:rsidP="00B41B9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Naslov: ____________________________________________________________________________________________________</w:t>
      </w:r>
    </w:p>
    <w:p w14:paraId="035B9D87" w14:textId="4BBC6CEE" w:rsidR="00DB0D77" w:rsidRDefault="00DB0D77" w:rsidP="00B41B94">
      <w:pPr>
        <w:rPr>
          <w:rFonts w:ascii="Segoe UI" w:hAnsi="Segoe UI" w:cs="Segoe UI"/>
          <w:sz w:val="20"/>
          <w:szCs w:val="20"/>
        </w:rPr>
      </w:pPr>
    </w:p>
    <w:p w14:paraId="14B05513" w14:textId="49F55890" w:rsidR="00DB0D77" w:rsidRDefault="005D6557" w:rsidP="00B41B94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Delež: _____________________________________________________________________________________________________</w:t>
      </w:r>
    </w:p>
    <w:p w14:paraId="5037A48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120695AE" w14:textId="01AEBF4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tihih družbenikov, o gospodarskih subjektih, za katere se glede na določbe zakona, ki ureja gospodarske družbe, šteje, da so povezane družbe s ponudnikom:</w:t>
      </w:r>
    </w:p>
    <w:p w14:paraId="27EC0B03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B9D34F3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Naziv: _____________________________________________________________________________________________________</w:t>
      </w:r>
    </w:p>
    <w:p w14:paraId="39053741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</w:p>
    <w:p w14:paraId="18257E73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Naslov: ____________________________________________________________________________________________________</w:t>
      </w:r>
    </w:p>
    <w:p w14:paraId="7170C057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</w:p>
    <w:p w14:paraId="0D8FBD26" w14:textId="77777777" w:rsidR="005D6557" w:rsidRDefault="005D6557" w:rsidP="005D655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Delež: _____________________________________________________________________________________________________</w:t>
      </w:r>
    </w:p>
    <w:p w14:paraId="3DBAEF19" w14:textId="77777777" w:rsidR="005D6557" w:rsidRDefault="005D6557" w:rsidP="00EC1379">
      <w:pPr>
        <w:rPr>
          <w:rFonts w:ascii="Segoe UI" w:hAnsi="Segoe UI" w:cs="Segoe UI"/>
          <w:sz w:val="20"/>
          <w:szCs w:val="20"/>
        </w:rPr>
      </w:pPr>
    </w:p>
    <w:p w14:paraId="252D65C4" w14:textId="29603AF6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Ponudnik izjavlja, da je seznanjen, da je naročnik dolžan zgoraj navedene podatke na zahtevo komisije za preprečevanje korupcije predložiti komisiji.</w:t>
      </w:r>
    </w:p>
    <w:p w14:paraId="6BC2B8F2" w14:textId="283E03F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E2BE649" w14:textId="252E7582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3E900E9A" w14:textId="12119A6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in datum, _______________</w:t>
      </w:r>
      <w:r w:rsidR="00775518">
        <w:rPr>
          <w:rFonts w:ascii="Segoe UI" w:hAnsi="Segoe UI" w:cs="Segoe UI"/>
          <w:sz w:val="20"/>
          <w:szCs w:val="20"/>
        </w:rPr>
        <w:t>______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Ponudnik:</w:t>
      </w:r>
      <w:r w:rsidR="00775518">
        <w:rPr>
          <w:rFonts w:ascii="Segoe UI" w:hAnsi="Segoe UI" w:cs="Segoe UI"/>
          <w:sz w:val="20"/>
          <w:szCs w:val="20"/>
        </w:rPr>
        <w:t xml:space="preserve"> </w:t>
      </w:r>
    </w:p>
    <w:sectPr w:rsidR="00DB0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094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64FEB"/>
    <w:rsid w:val="001F26B5"/>
    <w:rsid w:val="001F2A56"/>
    <w:rsid w:val="0024062C"/>
    <w:rsid w:val="002665BB"/>
    <w:rsid w:val="0029414B"/>
    <w:rsid w:val="002A4BC1"/>
    <w:rsid w:val="002B5FF0"/>
    <w:rsid w:val="0034508A"/>
    <w:rsid w:val="00375CC7"/>
    <w:rsid w:val="003B2DC1"/>
    <w:rsid w:val="003D016C"/>
    <w:rsid w:val="003E4929"/>
    <w:rsid w:val="003E552D"/>
    <w:rsid w:val="004326B9"/>
    <w:rsid w:val="004738C9"/>
    <w:rsid w:val="00483DF7"/>
    <w:rsid w:val="005261F4"/>
    <w:rsid w:val="005315AA"/>
    <w:rsid w:val="0054708B"/>
    <w:rsid w:val="00582EA6"/>
    <w:rsid w:val="00591513"/>
    <w:rsid w:val="005918D0"/>
    <w:rsid w:val="005A766E"/>
    <w:rsid w:val="005C0B3C"/>
    <w:rsid w:val="005D6557"/>
    <w:rsid w:val="005F2755"/>
    <w:rsid w:val="005F5B23"/>
    <w:rsid w:val="00612F00"/>
    <w:rsid w:val="00677B3C"/>
    <w:rsid w:val="00691144"/>
    <w:rsid w:val="006C6D5C"/>
    <w:rsid w:val="006E5509"/>
    <w:rsid w:val="006F5142"/>
    <w:rsid w:val="00704C43"/>
    <w:rsid w:val="007608A6"/>
    <w:rsid w:val="007745BF"/>
    <w:rsid w:val="00775518"/>
    <w:rsid w:val="00781593"/>
    <w:rsid w:val="007D676A"/>
    <w:rsid w:val="00856BE5"/>
    <w:rsid w:val="008674DA"/>
    <w:rsid w:val="00876B6C"/>
    <w:rsid w:val="008E4D0D"/>
    <w:rsid w:val="0091769E"/>
    <w:rsid w:val="00A359F7"/>
    <w:rsid w:val="00A37F7B"/>
    <w:rsid w:val="00AE62A0"/>
    <w:rsid w:val="00B00267"/>
    <w:rsid w:val="00B257F0"/>
    <w:rsid w:val="00B41B94"/>
    <w:rsid w:val="00B430F4"/>
    <w:rsid w:val="00B5465C"/>
    <w:rsid w:val="00C20726"/>
    <w:rsid w:val="00C318E5"/>
    <w:rsid w:val="00C75FA7"/>
    <w:rsid w:val="00CC162B"/>
    <w:rsid w:val="00CD2D47"/>
    <w:rsid w:val="00D043DA"/>
    <w:rsid w:val="00DB0D77"/>
    <w:rsid w:val="00DB79D7"/>
    <w:rsid w:val="00E95AB3"/>
    <w:rsid w:val="00EA441D"/>
    <w:rsid w:val="00EB07DD"/>
    <w:rsid w:val="00EC1379"/>
    <w:rsid w:val="00ED6CAF"/>
    <w:rsid w:val="00EE34B0"/>
    <w:rsid w:val="00EF7124"/>
    <w:rsid w:val="00F10B97"/>
    <w:rsid w:val="00F126FC"/>
    <w:rsid w:val="00F1322A"/>
    <w:rsid w:val="00F17FE6"/>
    <w:rsid w:val="00F24D18"/>
    <w:rsid w:val="00F8726C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6557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B_Podaki o ponudniku</dc:title>
  <dc:subject/>
  <dc:creator>Občina Vipava</dc:creator>
  <cp:keywords/>
  <dc:description/>
  <cp:lastModifiedBy>Luka Lango</cp:lastModifiedBy>
  <cp:revision>4</cp:revision>
  <cp:lastPrinted>2023-03-20T19:32:00Z</cp:lastPrinted>
  <dcterms:created xsi:type="dcterms:W3CDTF">2023-08-05T08:49:00Z</dcterms:created>
  <dcterms:modified xsi:type="dcterms:W3CDTF">2026-04-01T09:47:00Z</dcterms:modified>
</cp:coreProperties>
</file>